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——发放低保家庭春节慰问金项目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发放低保家庭春节慰问金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（2）2024年春节慰问金1人户每户1100元，多人户每户1800元，共计44400元，2025年预计需要资金50000元。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春节慰问低保人员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春节慰问大病独居老人、低保、事实无人抚养儿童春节慰问金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主要工作内容：发放低保家庭春节慰问金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项目总投入情况（包括人、财、物等方面）：发放低保家庭春节慰问金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春节慰问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发放低保家庭春节慰问金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90B2453"/>
    <w:rsid w:val="0A5D4D63"/>
    <w:rsid w:val="13F73D10"/>
    <w:rsid w:val="18661DA4"/>
    <w:rsid w:val="1C937769"/>
    <w:rsid w:val="1F3B0915"/>
    <w:rsid w:val="26D96FCC"/>
    <w:rsid w:val="2DEC4DF3"/>
    <w:rsid w:val="2F471EE1"/>
    <w:rsid w:val="308113CB"/>
    <w:rsid w:val="34B53ED7"/>
    <w:rsid w:val="42E020D8"/>
    <w:rsid w:val="45047EF5"/>
    <w:rsid w:val="4F815F87"/>
    <w:rsid w:val="54F9326F"/>
    <w:rsid w:val="59467262"/>
    <w:rsid w:val="625005B0"/>
    <w:rsid w:val="651C2939"/>
    <w:rsid w:val="69773E40"/>
    <w:rsid w:val="6D535020"/>
    <w:rsid w:val="751C13E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2024-08-23T01:32:25Z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